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43" w:rsidRPr="00417DA2" w:rsidRDefault="00AF1E43" w:rsidP="00C17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указаниядля 7</w:t>
      </w:r>
      <w:bookmarkStart w:id="0" w:name="_GoBack"/>
      <w:bookmarkEnd w:id="0"/>
      <w:r>
        <w:rPr>
          <w:b/>
          <w:sz w:val="28"/>
          <w:szCs w:val="28"/>
        </w:rPr>
        <w:t xml:space="preserve">  класса</w:t>
      </w:r>
    </w:p>
    <w:p w:rsidR="00AF1E43" w:rsidRPr="00417DA2" w:rsidRDefault="00AF1E43" w:rsidP="00C17841">
      <w:pPr>
        <w:jc w:val="center"/>
        <w:rPr>
          <w:b/>
          <w:sz w:val="28"/>
          <w:szCs w:val="28"/>
        </w:rPr>
      </w:pPr>
    </w:p>
    <w:p w:rsidR="00AF1E43" w:rsidRDefault="00AF1E43" w:rsidP="00C17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</w:t>
      </w:r>
    </w:p>
    <w:p w:rsidR="00AF1E43" w:rsidRPr="00417DA2" w:rsidRDefault="00AF1E43" w:rsidP="00C17841">
      <w:pPr>
        <w:jc w:val="center"/>
        <w:rPr>
          <w:b/>
          <w:sz w:val="28"/>
          <w:szCs w:val="28"/>
        </w:rPr>
      </w:pP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Для говорения всем участникам предлагаются 2 темы, которые должны постоянно меняться.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AF1E43" w:rsidRDefault="00AF1E43" w:rsidP="00F61AC7">
      <w:r>
        <w:rPr>
          <w:sz w:val="28"/>
          <w:szCs w:val="28"/>
        </w:rPr>
        <w:t xml:space="preserve">2.  </w:t>
      </w:r>
      <w:r w:rsidRPr="00D80820">
        <w:rPr>
          <w:sz w:val="28"/>
          <w:szCs w:val="28"/>
        </w:rPr>
        <w:t>Эксперты оценивают выполнение задания по критериям</w:t>
      </w:r>
      <w:r>
        <w:rPr>
          <w:sz w:val="28"/>
          <w:szCs w:val="28"/>
        </w:rPr>
        <w:t xml:space="preserve"> ОГЭ (С2)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Говорение оценивается по 4 критериям:</w:t>
      </w:r>
    </w:p>
    <w:p w:rsidR="00AF1E43" w:rsidRDefault="00AF1E43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К1 – решение коммуникативной задачи (</w:t>
      </w:r>
      <w:r>
        <w:rPr>
          <w:sz w:val="28"/>
          <w:szCs w:val="28"/>
          <w:lang w:val="de-DE"/>
        </w:rPr>
        <w:t>max</w:t>
      </w:r>
      <w:r w:rsidRPr="00417DA2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б.)</w:t>
      </w:r>
    </w:p>
    <w:p w:rsidR="00AF1E43" w:rsidRDefault="00AF1E43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К2 – взаимодействие с собеседником (</w:t>
      </w:r>
      <w:r>
        <w:rPr>
          <w:sz w:val="28"/>
          <w:szCs w:val="28"/>
          <w:lang w:val="de-DE"/>
        </w:rPr>
        <w:t>max</w:t>
      </w:r>
      <w:r>
        <w:rPr>
          <w:sz w:val="28"/>
          <w:szCs w:val="28"/>
        </w:rPr>
        <w:t>3 б.)</w:t>
      </w:r>
    </w:p>
    <w:p w:rsidR="00AF1E43" w:rsidRDefault="00AF1E43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К3 – лексико-грамматическое оформление речи (</w:t>
      </w:r>
      <w:r>
        <w:rPr>
          <w:sz w:val="28"/>
          <w:szCs w:val="28"/>
          <w:lang w:val="de-DE"/>
        </w:rPr>
        <w:t>max</w:t>
      </w:r>
      <w:r>
        <w:rPr>
          <w:sz w:val="28"/>
          <w:szCs w:val="28"/>
        </w:rPr>
        <w:t>2 б.)</w:t>
      </w:r>
    </w:p>
    <w:p w:rsidR="00AF1E43" w:rsidRDefault="00AF1E43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К4 – произносительная сторона речи (</w:t>
      </w:r>
      <w:r>
        <w:rPr>
          <w:sz w:val="28"/>
          <w:szCs w:val="28"/>
          <w:lang w:val="de-DE"/>
        </w:rPr>
        <w:t>max</w:t>
      </w:r>
      <w:r>
        <w:rPr>
          <w:sz w:val="28"/>
          <w:szCs w:val="28"/>
        </w:rPr>
        <w:t>1 б.)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Максимальное количество баллов по говорению – 9 баллов.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Время говорения – 4 минуты:</w:t>
      </w:r>
    </w:p>
    <w:p w:rsidR="00AF1E43" w:rsidRDefault="00AF1E43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высказывание учащегося – 2,5 мин.</w:t>
      </w:r>
    </w:p>
    <w:p w:rsidR="00AF1E43" w:rsidRDefault="00AF1E43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беседа с партнёром-учителем – 1,5 мин.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Всем участникам задаются одинаковые вопросы, которые эксперт может найти в методических указаниях в карточке экзаменатора.</w:t>
      </w: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AF1E43" w:rsidRDefault="00AF1E43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Речь каждого участника олимпиады записывается на электронный носитель.</w:t>
      </w:r>
    </w:p>
    <w:p w:rsidR="00AF1E43" w:rsidRPr="00D80820" w:rsidRDefault="00AF1E43" w:rsidP="00C17841">
      <w:pPr>
        <w:ind w:right="-284"/>
        <w:jc w:val="center"/>
        <w:rPr>
          <w:sz w:val="28"/>
          <w:szCs w:val="28"/>
        </w:rPr>
      </w:pPr>
    </w:p>
    <w:sectPr w:rsidR="00AF1E43" w:rsidRPr="00D80820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841"/>
    <w:rsid w:val="001C75C2"/>
    <w:rsid w:val="001E031A"/>
    <w:rsid w:val="002129BD"/>
    <w:rsid w:val="002A5241"/>
    <w:rsid w:val="002C4902"/>
    <w:rsid w:val="004115CB"/>
    <w:rsid w:val="00417DA2"/>
    <w:rsid w:val="00456221"/>
    <w:rsid w:val="004A4FEB"/>
    <w:rsid w:val="00537D1A"/>
    <w:rsid w:val="00554B6E"/>
    <w:rsid w:val="006371C6"/>
    <w:rsid w:val="006D1035"/>
    <w:rsid w:val="007C15F4"/>
    <w:rsid w:val="007D4ADC"/>
    <w:rsid w:val="008030CC"/>
    <w:rsid w:val="00866369"/>
    <w:rsid w:val="009001DA"/>
    <w:rsid w:val="00A6647A"/>
    <w:rsid w:val="00AF1E43"/>
    <w:rsid w:val="00B45877"/>
    <w:rsid w:val="00BB3B90"/>
    <w:rsid w:val="00BF79B8"/>
    <w:rsid w:val="00C17841"/>
    <w:rsid w:val="00D80820"/>
    <w:rsid w:val="00EC08FB"/>
    <w:rsid w:val="00F61AC7"/>
    <w:rsid w:val="00F7602E"/>
    <w:rsid w:val="00FC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8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119</Words>
  <Characters>679</Characters>
  <Application>Microsoft Office Outlook</Application>
  <DocSecurity>0</DocSecurity>
  <Lines>0</Lines>
  <Paragraphs>0</Paragraphs>
  <ScaleCrop>false</ScaleCrop>
  <Company>лицей 22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 22</dc:creator>
  <cp:keywords/>
  <dc:description/>
  <cp:lastModifiedBy>Кравчук</cp:lastModifiedBy>
  <cp:revision>3</cp:revision>
  <dcterms:created xsi:type="dcterms:W3CDTF">2014-11-17T07:54:00Z</dcterms:created>
  <dcterms:modified xsi:type="dcterms:W3CDTF">2014-11-19T05:40:00Z</dcterms:modified>
</cp:coreProperties>
</file>